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14FF0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BABINGTON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fl.1491)</w:t>
      </w:r>
    </w:p>
    <w:p w14:paraId="4AB49329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Esquire.</w:t>
      </w:r>
    </w:p>
    <w:p w14:paraId="0C7E782B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</w:p>
    <w:p w14:paraId="6AD4CF27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</w:p>
    <w:p w14:paraId="011BFA97" w14:textId="77777777" w:rsidR="00683518" w:rsidRDefault="00683518" w:rsidP="00683518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16 Apr.1491</w:t>
      </w:r>
      <w:r>
        <w:rPr>
          <w:rFonts w:cs="Times New Roman"/>
          <w:szCs w:val="24"/>
        </w:rPr>
        <w:tab/>
        <w:t xml:space="preserve">He and Ralph Pole of Radbourne, Derbyshire, (q.v.) were patrons of Thomas Bolston when he was instituted </w:t>
      </w:r>
      <w:proofErr w:type="gramStart"/>
      <w:r>
        <w:rPr>
          <w:rFonts w:cs="Times New Roman"/>
          <w:szCs w:val="24"/>
        </w:rPr>
        <w:t>to</w:t>
      </w:r>
      <w:proofErr w:type="gramEnd"/>
      <w:r>
        <w:rPr>
          <w:rFonts w:cs="Times New Roman"/>
          <w:szCs w:val="24"/>
        </w:rPr>
        <w:t xml:space="preserve"> the church of </w:t>
      </w:r>
      <w:proofErr w:type="spellStart"/>
      <w:r>
        <w:rPr>
          <w:rFonts w:cs="Times New Roman"/>
          <w:szCs w:val="24"/>
        </w:rPr>
        <w:t>Egginton</w:t>
      </w:r>
      <w:proofErr w:type="spellEnd"/>
      <w:r>
        <w:rPr>
          <w:rFonts w:cs="Times New Roman"/>
          <w:szCs w:val="24"/>
        </w:rPr>
        <w:t>.</w:t>
      </w:r>
    </w:p>
    <w:p w14:paraId="29692A3B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proofErr w:type="gramStart"/>
      <w:r>
        <w:rPr>
          <w:rFonts w:eastAsia="Times New Roman" w:cs="Times New Roman"/>
          <w:szCs w:val="24"/>
        </w:rPr>
        <w:t>vol.II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</w:t>
      </w:r>
    </w:p>
    <w:p w14:paraId="4285D5D4" w14:textId="77777777" w:rsidR="00683518" w:rsidRDefault="00683518" w:rsidP="0068351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1991, p.4)</w:t>
      </w:r>
    </w:p>
    <w:p w14:paraId="2368F46E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</w:p>
    <w:p w14:paraId="0C75E9FE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</w:p>
    <w:p w14:paraId="229E7A6F" w14:textId="77777777" w:rsidR="00683518" w:rsidRDefault="00683518" w:rsidP="0068351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November 2024</w:t>
      </w:r>
    </w:p>
    <w:p w14:paraId="53F613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DF902" w14:textId="77777777" w:rsidR="00683518" w:rsidRDefault="00683518" w:rsidP="009139A6">
      <w:r>
        <w:separator/>
      </w:r>
    </w:p>
  </w:endnote>
  <w:endnote w:type="continuationSeparator" w:id="0">
    <w:p w14:paraId="7E91EADD" w14:textId="77777777" w:rsidR="00683518" w:rsidRDefault="006835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694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E86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A2F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A83ED" w14:textId="77777777" w:rsidR="00683518" w:rsidRDefault="00683518" w:rsidP="009139A6">
      <w:r>
        <w:separator/>
      </w:r>
    </w:p>
  </w:footnote>
  <w:footnote w:type="continuationSeparator" w:id="0">
    <w:p w14:paraId="2973CB3C" w14:textId="77777777" w:rsidR="00683518" w:rsidRDefault="006835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4F5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D83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DED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18"/>
    <w:rsid w:val="000666E0"/>
    <w:rsid w:val="002510B7"/>
    <w:rsid w:val="00270799"/>
    <w:rsid w:val="003C61A1"/>
    <w:rsid w:val="005C130B"/>
    <w:rsid w:val="0068351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8FE15"/>
  <w15:chartTrackingRefBased/>
  <w15:docId w15:val="{D13CB003-8DEE-4DFE-8D17-2032F9D8F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2024-11-06T16:49:00Z</dcterms:created>
  <dcterms:modified xsi:type="dcterms:W3CDTF">2024-11-06T16:50:00Z</dcterms:modified>
</cp:coreProperties>
</file>